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FF72F" w14:textId="1D7FB66F" w:rsidR="00BA00AB" w:rsidRDefault="00F405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RADCLYFF</w:t>
      </w:r>
      <w:r>
        <w:rPr>
          <w:rFonts w:ascii="Times New Roman" w:hAnsi="Times New Roman" w:cs="Times New Roman"/>
          <w:sz w:val="24"/>
          <w:szCs w:val="24"/>
        </w:rPr>
        <w:t xml:space="preserve">       (d.1444)</w:t>
      </w:r>
    </w:p>
    <w:p w14:paraId="47868EB3" w14:textId="6A240CBB" w:rsidR="00F405A6" w:rsidRDefault="00F405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Merchant.</w:t>
      </w:r>
    </w:p>
    <w:p w14:paraId="040954BA" w14:textId="75042188" w:rsidR="00F405A6" w:rsidRDefault="00F405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8766ED" w14:textId="77846A23" w:rsidR="00F405A6" w:rsidRDefault="00F405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E8AAF7" w14:textId="5C2B7063" w:rsidR="00F405A6" w:rsidRDefault="00F405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May1444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p.134)</w:t>
      </w:r>
    </w:p>
    <w:p w14:paraId="098366DA" w14:textId="2EFCC1BC" w:rsidR="00F405A6" w:rsidRDefault="00F405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1A109F6" w14:textId="0A07F2D8" w:rsidR="00F405A6" w:rsidRDefault="00F405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FBFF17" w14:textId="7775FF27" w:rsidR="00F405A6" w:rsidRDefault="00F405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CA674B" w14:textId="67A873BF" w:rsidR="00F405A6" w:rsidRPr="00F405A6" w:rsidRDefault="00F405A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2021</w:t>
      </w:r>
    </w:p>
    <w:sectPr w:rsidR="00F405A6" w:rsidRPr="00F405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4ED36" w14:textId="77777777" w:rsidR="00F405A6" w:rsidRDefault="00F405A6" w:rsidP="009139A6">
      <w:r>
        <w:separator/>
      </w:r>
    </w:p>
  </w:endnote>
  <w:endnote w:type="continuationSeparator" w:id="0">
    <w:p w14:paraId="62CDE496" w14:textId="77777777" w:rsidR="00F405A6" w:rsidRDefault="00F405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9C6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00B4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740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A85FE" w14:textId="77777777" w:rsidR="00F405A6" w:rsidRDefault="00F405A6" w:rsidP="009139A6">
      <w:r>
        <w:separator/>
      </w:r>
    </w:p>
  </w:footnote>
  <w:footnote w:type="continuationSeparator" w:id="0">
    <w:p w14:paraId="6E96BF6E" w14:textId="77777777" w:rsidR="00F405A6" w:rsidRDefault="00F405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B3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EE2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60B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5A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405A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E4D7B"/>
  <w15:chartTrackingRefBased/>
  <w15:docId w15:val="{2EF7AAE4-9D19-4B75-B001-8888E487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2021-06-17T08:50:00Z</dcterms:created>
  <dcterms:modified xsi:type="dcterms:W3CDTF">2021-06-17T08:53:00Z</dcterms:modified>
</cp:coreProperties>
</file>